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0783C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00783C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00783C">
        <w:rPr>
          <w:rFonts w:eastAsia="Arial"/>
          <w:b/>
          <w:kern w:val="3"/>
          <w:sz w:val="24"/>
          <w:szCs w:val="24"/>
          <w:lang w:eastAsia="zh-CN"/>
        </w:rPr>
        <w:t>, д. 14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94F4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783C" w:rsidRPr="0000783C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0783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783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0783C" w:rsidRPr="0000783C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00783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94F4E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2DB3-8157-4326-9CC3-9FCB6BCF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2024-06-19T10:47:00Z</dcterms:created>
  <dcterms:modified xsi:type="dcterms:W3CDTF">2024-07-01T12:07:00Z</dcterms:modified>
</cp:coreProperties>
</file>